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F1FE" w14:textId="383E3161" w:rsidR="006B2F86" w:rsidRDefault="00816CFB" w:rsidP="00E71FC3">
      <w:pPr>
        <w:pStyle w:val="NoSpacing"/>
      </w:pPr>
      <w:r>
        <w:rPr>
          <w:u w:val="single"/>
        </w:rPr>
        <w:t>Alice KYNGSTON</w:t>
      </w:r>
      <w:r>
        <w:t xml:space="preserve">  </w:t>
      </w:r>
      <w:proofErr w:type="gramStart"/>
      <w:r>
        <w:t xml:space="preserve">   (</w:t>
      </w:r>
      <w:proofErr w:type="gramEnd"/>
      <w:r>
        <w:t>fl.1487)</w:t>
      </w:r>
    </w:p>
    <w:p w14:paraId="44F9164D" w14:textId="7737F447" w:rsidR="00816CFB" w:rsidRDefault="00816CFB" w:rsidP="00E71FC3">
      <w:pPr>
        <w:pStyle w:val="NoSpacing"/>
      </w:pPr>
      <w:r>
        <w:t>of Lewisham, Kent.</w:t>
      </w:r>
    </w:p>
    <w:p w14:paraId="38A346CC" w14:textId="6ADFD573" w:rsidR="00816CFB" w:rsidRDefault="00816CFB" w:rsidP="00E71FC3">
      <w:pPr>
        <w:pStyle w:val="NoSpacing"/>
      </w:pPr>
    </w:p>
    <w:p w14:paraId="280C98B6" w14:textId="064B4261" w:rsidR="00816CFB" w:rsidRDefault="00816CFB" w:rsidP="00E71FC3">
      <w:pPr>
        <w:pStyle w:val="NoSpacing"/>
      </w:pPr>
    </w:p>
    <w:p w14:paraId="103E48ED" w14:textId="3D64FF61" w:rsidR="00816CFB" w:rsidRDefault="00816CFB" w:rsidP="00E71FC3">
      <w:pPr>
        <w:pStyle w:val="NoSpacing"/>
      </w:pPr>
      <w:r>
        <w:t xml:space="preserve">= John(q.v.).   </w:t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66A5F18B" w14:textId="07306260" w:rsidR="00816CFB" w:rsidRDefault="00816CFB" w:rsidP="00E71FC3">
      <w:pPr>
        <w:pStyle w:val="NoSpacing"/>
      </w:pPr>
    </w:p>
    <w:p w14:paraId="663AC089" w14:textId="76F9226E" w:rsidR="00816CFB" w:rsidRDefault="00816CFB" w:rsidP="00E71FC3">
      <w:pPr>
        <w:pStyle w:val="NoSpacing"/>
      </w:pPr>
    </w:p>
    <w:p w14:paraId="4EAACDEC" w14:textId="440EEA58" w:rsidR="00816CFB" w:rsidRDefault="00816CFB" w:rsidP="00E71FC3">
      <w:pPr>
        <w:pStyle w:val="NoSpacing"/>
      </w:pPr>
      <w:r>
        <w:tab/>
        <w:t>1487</w:t>
      </w:r>
      <w:r>
        <w:tab/>
        <w:t>John made his Will, in which he left her a garden.   (ibid.)</w:t>
      </w:r>
    </w:p>
    <w:p w14:paraId="0B40FBA0" w14:textId="5701F1CE" w:rsidR="00816CFB" w:rsidRDefault="00816CFB" w:rsidP="00E71FC3">
      <w:pPr>
        <w:pStyle w:val="NoSpacing"/>
      </w:pPr>
    </w:p>
    <w:p w14:paraId="00A64D06" w14:textId="06E582D9" w:rsidR="00816CFB" w:rsidRDefault="00816CFB" w:rsidP="00E71FC3">
      <w:pPr>
        <w:pStyle w:val="NoSpacing"/>
      </w:pPr>
    </w:p>
    <w:p w14:paraId="2DD983FE" w14:textId="593144A0" w:rsidR="00816CFB" w:rsidRPr="00816CFB" w:rsidRDefault="00816CFB" w:rsidP="00E71FC3">
      <w:pPr>
        <w:pStyle w:val="NoSpacing"/>
      </w:pPr>
      <w:r>
        <w:t>12 March 2019</w:t>
      </w:r>
      <w:bookmarkStart w:id="0" w:name="_GoBack"/>
      <w:bookmarkEnd w:id="0"/>
    </w:p>
    <w:sectPr w:rsidR="00816CFB" w:rsidRPr="00816C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95EC9" w14:textId="77777777" w:rsidR="00816CFB" w:rsidRDefault="00816CFB" w:rsidP="00E71FC3">
      <w:pPr>
        <w:spacing w:after="0" w:line="240" w:lineRule="auto"/>
      </w:pPr>
      <w:r>
        <w:separator/>
      </w:r>
    </w:p>
  </w:endnote>
  <w:endnote w:type="continuationSeparator" w:id="0">
    <w:p w14:paraId="243CC238" w14:textId="77777777" w:rsidR="00816CFB" w:rsidRDefault="00816C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E98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54C8E" w14:textId="77777777" w:rsidR="00816CFB" w:rsidRDefault="00816CFB" w:rsidP="00E71FC3">
      <w:pPr>
        <w:spacing w:after="0" w:line="240" w:lineRule="auto"/>
      </w:pPr>
      <w:r>
        <w:separator/>
      </w:r>
    </w:p>
  </w:footnote>
  <w:footnote w:type="continuationSeparator" w:id="0">
    <w:p w14:paraId="288789C0" w14:textId="77777777" w:rsidR="00816CFB" w:rsidRDefault="00816C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FB"/>
    <w:rsid w:val="001A7C09"/>
    <w:rsid w:val="00577BD5"/>
    <w:rsid w:val="00656CBA"/>
    <w:rsid w:val="006A1F77"/>
    <w:rsid w:val="00733BE7"/>
    <w:rsid w:val="00816C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B1444"/>
  <w15:chartTrackingRefBased/>
  <w15:docId w15:val="{C8BD9ECE-452A-4A72-9204-5E99F38C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2019-03-12T09:14:00Z</dcterms:created>
  <dcterms:modified xsi:type="dcterms:W3CDTF">2019-03-12T09:16:00Z</dcterms:modified>
</cp:coreProperties>
</file>